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34129C" w14:textId="039D1FE9" w:rsidR="006B2F86" w:rsidRDefault="005023D6" w:rsidP="00E71FC3">
      <w:pPr>
        <w:pStyle w:val="NoSpacing"/>
      </w:pPr>
      <w:r>
        <w:rPr>
          <w:u w:val="single"/>
        </w:rPr>
        <w:t xml:space="preserve">Constanta </w:t>
      </w:r>
      <w:proofErr w:type="spellStart"/>
      <w:proofErr w:type="gramStart"/>
      <w:r>
        <w:rPr>
          <w:u w:val="single"/>
        </w:rPr>
        <w:t>St.QUINTIN</w:t>
      </w:r>
      <w:proofErr w:type="spellEnd"/>
      <w:proofErr w:type="gramEnd"/>
      <w:r>
        <w:t xml:space="preserve">      (fl.1430)</w:t>
      </w:r>
    </w:p>
    <w:p w14:paraId="3DDDE132" w14:textId="041513CF" w:rsidR="005023D6" w:rsidRDefault="005023D6" w:rsidP="00E71FC3">
      <w:pPr>
        <w:pStyle w:val="NoSpacing"/>
      </w:pPr>
    </w:p>
    <w:p w14:paraId="37A59B1B" w14:textId="673C2968" w:rsidR="005023D6" w:rsidRDefault="005023D6" w:rsidP="00E71FC3">
      <w:pPr>
        <w:pStyle w:val="NoSpacing"/>
      </w:pPr>
    </w:p>
    <w:p w14:paraId="0A0D6961" w14:textId="125FF72A" w:rsidR="005023D6" w:rsidRDefault="005023D6" w:rsidP="00E71FC3">
      <w:pPr>
        <w:pStyle w:val="NoSpacing"/>
      </w:pPr>
      <w:r>
        <w:t xml:space="preserve">Possibly daughter of Sir Anselm </w:t>
      </w:r>
      <w:proofErr w:type="spellStart"/>
      <w:proofErr w:type="gramStart"/>
      <w:r>
        <w:t>St.Quinton</w:t>
      </w:r>
      <w:proofErr w:type="spellEnd"/>
      <w:proofErr w:type="gramEnd"/>
      <w:r>
        <w:t>.   (H.O.C. IV pp.630-2)</w:t>
      </w:r>
    </w:p>
    <w:p w14:paraId="0699C7AD" w14:textId="226EC92C" w:rsidR="005023D6" w:rsidRDefault="005023D6" w:rsidP="00E71FC3">
      <w:pPr>
        <w:pStyle w:val="NoSpacing"/>
      </w:pPr>
      <w:r>
        <w:t xml:space="preserve">= Sir William </w:t>
      </w:r>
      <w:proofErr w:type="spellStart"/>
      <w:proofErr w:type="gramStart"/>
      <w:r>
        <w:t>Tyrwhyt</w:t>
      </w:r>
      <w:proofErr w:type="spellEnd"/>
      <w:r>
        <w:t>(</w:t>
      </w:r>
      <w:proofErr w:type="gramEnd"/>
      <w:r>
        <w:t>d.1451)(q.v.).   (ibid.)</w:t>
      </w:r>
    </w:p>
    <w:p w14:paraId="0F285F00" w14:textId="2FA6C1D9" w:rsidR="005023D6" w:rsidRDefault="005023D6" w:rsidP="00E71FC3">
      <w:pPr>
        <w:pStyle w:val="NoSpacing"/>
      </w:pPr>
      <w:r>
        <w:t>Son:   Sir Adam(q.v.).   (ibid.)</w:t>
      </w:r>
    </w:p>
    <w:p w14:paraId="2B67668B" w14:textId="38D5ABA0" w:rsidR="005023D6" w:rsidRDefault="005023D6" w:rsidP="00E71FC3">
      <w:pPr>
        <w:pStyle w:val="NoSpacing"/>
      </w:pPr>
    </w:p>
    <w:p w14:paraId="7825FDC0" w14:textId="6484ACC7" w:rsidR="005023D6" w:rsidRDefault="005023D6" w:rsidP="00E71FC3">
      <w:pPr>
        <w:pStyle w:val="NoSpacing"/>
      </w:pPr>
    </w:p>
    <w:p w14:paraId="50E53C36" w14:textId="167F2DEC" w:rsidR="005023D6" w:rsidRPr="005023D6" w:rsidRDefault="005023D6" w:rsidP="00E71FC3">
      <w:pPr>
        <w:pStyle w:val="NoSpacing"/>
      </w:pPr>
      <w:r>
        <w:t>26 September 2018</w:t>
      </w:r>
      <w:bookmarkStart w:id="0" w:name="_GoBack"/>
      <w:bookmarkEnd w:id="0"/>
    </w:p>
    <w:sectPr w:rsidR="005023D6" w:rsidRPr="005023D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7A8744" w14:textId="77777777" w:rsidR="005023D6" w:rsidRDefault="005023D6" w:rsidP="00E71FC3">
      <w:pPr>
        <w:spacing w:after="0" w:line="240" w:lineRule="auto"/>
      </w:pPr>
      <w:r>
        <w:separator/>
      </w:r>
    </w:p>
  </w:endnote>
  <w:endnote w:type="continuationSeparator" w:id="0">
    <w:p w14:paraId="1925ACCA" w14:textId="77777777" w:rsidR="005023D6" w:rsidRDefault="005023D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728A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2EB9F0" w14:textId="77777777" w:rsidR="005023D6" w:rsidRDefault="005023D6" w:rsidP="00E71FC3">
      <w:pPr>
        <w:spacing w:after="0" w:line="240" w:lineRule="auto"/>
      </w:pPr>
      <w:r>
        <w:separator/>
      </w:r>
    </w:p>
  </w:footnote>
  <w:footnote w:type="continuationSeparator" w:id="0">
    <w:p w14:paraId="130AEA13" w14:textId="77777777" w:rsidR="005023D6" w:rsidRDefault="005023D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3D6"/>
    <w:rsid w:val="001A7C09"/>
    <w:rsid w:val="005023D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0F62DD"/>
  <w15:chartTrackingRefBased/>
  <w15:docId w15:val="{F4C9ABB6-73F8-4B48-B683-71AE4718E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2018-09-26T16:31:00Z</dcterms:created>
  <dcterms:modified xsi:type="dcterms:W3CDTF">2018-09-26T16:35:00Z</dcterms:modified>
</cp:coreProperties>
</file>